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629" w:rsidRDefault="004E7629" w:rsidP="003E3153">
      <w:pPr>
        <w:spacing w:after="0" w:line="240" w:lineRule="auto"/>
        <w:jc w:val="right"/>
      </w:pPr>
      <w:r>
        <w:t>Приложение № 28</w:t>
      </w:r>
    </w:p>
    <w:p w:rsidR="004E7629" w:rsidRDefault="004E7629" w:rsidP="003E3153">
      <w:pPr>
        <w:spacing w:after="0" w:line="240" w:lineRule="auto"/>
        <w:jc w:val="right"/>
      </w:pPr>
      <w:r>
        <w:t xml:space="preserve">к постановлению администрации муниципального района </w:t>
      </w:r>
    </w:p>
    <w:p w:rsidR="004E7629" w:rsidRDefault="004E7629" w:rsidP="003E3153">
      <w:pPr>
        <w:spacing w:after="0" w:line="240" w:lineRule="auto"/>
        <w:jc w:val="right"/>
      </w:pPr>
      <w:r>
        <w:t>27 декабря 2024г. № 239</w:t>
      </w:r>
    </w:p>
    <w:p w:rsidR="004E7629" w:rsidRDefault="004E7629" w:rsidP="003E3153">
      <w:pPr>
        <w:spacing w:after="0" w:line="240" w:lineRule="auto"/>
        <w:jc w:val="center"/>
      </w:pPr>
      <w:r>
        <w:t>Графическая схема размещения НТО на территории МО «Качугский район» по адресу:</w:t>
      </w:r>
    </w:p>
    <w:p w:rsidR="004E7629" w:rsidRDefault="004E7629" w:rsidP="003E3153">
      <w:pPr>
        <w:jc w:val="center"/>
      </w:pPr>
      <w:r>
        <w:t>р.п. Качуг, ул. Красноармейская, 42 МЦДК имени С. Рычковой</w:t>
      </w:r>
    </w:p>
    <w:p w:rsidR="004E7629" w:rsidRDefault="004E7629"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25.25pt;height:441.75pt;visibility:visible">
            <v:imagedata r:id="rId4" o:title=""/>
          </v:shape>
        </w:pict>
      </w:r>
    </w:p>
    <w:p w:rsidR="004E7629" w:rsidRDefault="004E7629" w:rsidP="00886DDA"/>
    <w:p w:rsidR="004E7629" w:rsidRPr="00886DDA" w:rsidRDefault="004E7629" w:rsidP="00886D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86DDA">
        <w:rPr>
          <w:rFonts w:ascii="Times New Roman" w:hAnsi="Times New Roman"/>
          <w:b/>
          <w:sz w:val="28"/>
          <w:szCs w:val="28"/>
          <w:lang w:eastAsia="ru-RU"/>
        </w:rPr>
        <w:t>Система координат – МСК-38, зона - 4</w:t>
      </w:r>
    </w:p>
    <w:tbl>
      <w:tblPr>
        <w:tblpPr w:leftFromText="180" w:rightFromText="180" w:vertAnchor="page" w:horzAnchor="margin" w:tblpY="130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7"/>
        <w:gridCol w:w="2693"/>
        <w:gridCol w:w="2977"/>
      </w:tblGrid>
      <w:tr w:rsidR="004E7629" w:rsidRPr="00A1694C" w:rsidTr="00A2179C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629" w:rsidRPr="007F376A" w:rsidRDefault="004E7629" w:rsidP="00A2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629" w:rsidRPr="00A1694C" w:rsidRDefault="004E7629" w:rsidP="00A2179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694C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7629" w:rsidRPr="00A1694C" w:rsidRDefault="004E7629" w:rsidP="00A2179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694C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</w:tr>
      <w:tr w:rsidR="004E7629" w:rsidRPr="00A1694C" w:rsidTr="00A2179C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629" w:rsidRPr="00A1694C" w:rsidRDefault="004E7629" w:rsidP="001D5190">
            <w:bookmarkStart w:id="0" w:name="_GoBack"/>
            <w:bookmarkEnd w:id="0"/>
            <w:r w:rsidRPr="00A1694C"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629" w:rsidRPr="00A1694C" w:rsidRDefault="004E7629" w:rsidP="001D5190">
            <w:r w:rsidRPr="00A1694C">
              <w:t>570833.4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7629" w:rsidRPr="00A1694C" w:rsidRDefault="004E7629" w:rsidP="001D5190">
            <w:r w:rsidRPr="00A1694C">
              <w:t>4239987.0</w:t>
            </w:r>
          </w:p>
        </w:tc>
      </w:tr>
      <w:tr w:rsidR="004E7629" w:rsidRPr="00A1694C" w:rsidTr="00A2179C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629" w:rsidRPr="00A1694C" w:rsidRDefault="004E7629" w:rsidP="001D5190">
            <w:r w:rsidRPr="00A1694C"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629" w:rsidRPr="00A1694C" w:rsidRDefault="004E7629" w:rsidP="001D5190">
            <w:r w:rsidRPr="00A1694C">
              <w:t>570834.1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7629" w:rsidRPr="00A1694C" w:rsidRDefault="004E7629" w:rsidP="001D5190">
            <w:r w:rsidRPr="00A1694C">
              <w:t>4239987.8</w:t>
            </w:r>
          </w:p>
        </w:tc>
      </w:tr>
      <w:tr w:rsidR="004E7629" w:rsidRPr="00A1694C" w:rsidTr="00A2179C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629" w:rsidRPr="00A1694C" w:rsidRDefault="004E7629" w:rsidP="001D5190">
            <w:r w:rsidRPr="00A1694C"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629" w:rsidRPr="00A1694C" w:rsidRDefault="004E7629" w:rsidP="001D5190">
            <w:r w:rsidRPr="00A1694C">
              <w:t>570833.3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7629" w:rsidRPr="00A1694C" w:rsidRDefault="004E7629" w:rsidP="001D5190">
            <w:r w:rsidRPr="00A1694C">
              <w:t>4239988.5</w:t>
            </w:r>
          </w:p>
        </w:tc>
      </w:tr>
      <w:tr w:rsidR="004E7629" w:rsidRPr="00A1694C" w:rsidTr="00A2179C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629" w:rsidRPr="00A1694C" w:rsidRDefault="004E7629" w:rsidP="001D5190">
            <w:r w:rsidRPr="00A1694C"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629" w:rsidRPr="00A1694C" w:rsidRDefault="004E7629" w:rsidP="001D5190">
            <w:r w:rsidRPr="00A1694C">
              <w:t>570832.7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7629" w:rsidRPr="00A1694C" w:rsidRDefault="004E7629" w:rsidP="001D5190">
            <w:r w:rsidRPr="00A1694C">
              <w:t>4239987.7</w:t>
            </w:r>
          </w:p>
        </w:tc>
      </w:tr>
    </w:tbl>
    <w:p w:rsidR="004E7629" w:rsidRPr="00886DDA" w:rsidRDefault="004E7629" w:rsidP="00886DDA"/>
    <w:sectPr w:rsidR="004E7629" w:rsidRPr="00886DDA" w:rsidSect="00886DDA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6DDA"/>
    <w:rsid w:val="00162E5C"/>
    <w:rsid w:val="001811C2"/>
    <w:rsid w:val="001D5190"/>
    <w:rsid w:val="00305D54"/>
    <w:rsid w:val="003441AC"/>
    <w:rsid w:val="003918F0"/>
    <w:rsid w:val="003E3153"/>
    <w:rsid w:val="004E7629"/>
    <w:rsid w:val="006428DF"/>
    <w:rsid w:val="006727FB"/>
    <w:rsid w:val="00700AA1"/>
    <w:rsid w:val="007F376A"/>
    <w:rsid w:val="00875CB0"/>
    <w:rsid w:val="00886DDA"/>
    <w:rsid w:val="00962B8E"/>
    <w:rsid w:val="009833BF"/>
    <w:rsid w:val="0098605B"/>
    <w:rsid w:val="00A1694C"/>
    <w:rsid w:val="00A2179C"/>
    <w:rsid w:val="00CC018E"/>
    <w:rsid w:val="00D00047"/>
    <w:rsid w:val="00E056F6"/>
    <w:rsid w:val="00E33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CB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86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6D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</Pages>
  <Words>54</Words>
  <Characters>312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wisarg</cp:lastModifiedBy>
  <cp:revision>5</cp:revision>
  <cp:lastPrinted>2025-01-20T02:15:00Z</cp:lastPrinted>
  <dcterms:created xsi:type="dcterms:W3CDTF">2025-01-17T03:19:00Z</dcterms:created>
  <dcterms:modified xsi:type="dcterms:W3CDTF">2025-01-20T02:16:00Z</dcterms:modified>
</cp:coreProperties>
</file>